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6" w:after="0" w:line="240" w:lineRule="auto"/>
        <w:ind w:left="110" w:right="-20"/>
        <w:jc w:val="left"/>
        <w:rPr>
          <w:rFonts w:ascii="Trebuchet MS" w:hAnsi="Trebuchet MS" w:cs="Trebuchet MS" w:eastAsia="Trebuchet MS"/>
          <w:sz w:val="36"/>
          <w:szCs w:val="36"/>
        </w:rPr>
      </w:pPr>
      <w:rPr/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SEXUALISIE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15"/>
          <w:w w:val="100"/>
        </w:rPr>
        <w:t>R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TE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GE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32"/>
          <w:w w:val="100"/>
        </w:rPr>
        <w:t>W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A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37"/>
          <w:w w:val="100"/>
        </w:rPr>
        <w:t>L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16"/>
          <w:w w:val="100"/>
        </w:rPr>
        <w:t> 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IN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36"/>
          <w:szCs w:val="36"/>
          <w:color w:val="000000"/>
          <w:spacing w:val="0"/>
          <w:w w:val="100"/>
        </w:rPr>
      </w:r>
    </w:p>
    <w:p>
      <w:pPr>
        <w:spacing w:before="9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407" w:lineRule="exact"/>
        <w:ind w:left="110" w:right="-20"/>
        <w:jc w:val="left"/>
        <w:rPr>
          <w:rFonts w:ascii="Trebuchet MS" w:hAnsi="Trebuchet MS" w:cs="Trebuchet MS" w:eastAsia="Trebuchet MS"/>
          <w:sz w:val="36"/>
          <w:szCs w:val="36"/>
        </w:rPr>
      </w:pPr>
      <w:rPr/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37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  <w:position w:val="-1"/>
        </w:rPr>
        <w:t>ANGELISCHEN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36"/>
          <w:szCs w:val="36"/>
          <w:color w:val="FFFFFF"/>
          <w:spacing w:val="0"/>
          <w:w w:val="100"/>
          <w:position w:val="-1"/>
        </w:rPr>
        <w:t>KIRCHE</w:t>
      </w:r>
      <w:r>
        <w:rPr>
          <w:rFonts w:ascii="Trebuchet MS" w:hAnsi="Trebuchet MS" w:cs="Trebuchet MS" w:eastAsia="Trebuchet MS"/>
          <w:sz w:val="36"/>
          <w:szCs w:val="36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type w:val="continuous"/>
          <w:pgSz w:w="11920" w:h="16840"/>
          <w:pgMar w:top="1540" w:bottom="280" w:left="740" w:right="860"/>
        </w:sectPr>
      </w:pPr>
      <w:rPr/>
    </w:p>
    <w:p>
      <w:pPr>
        <w:spacing w:before="29" w:after="0" w:line="279" w:lineRule="auto"/>
        <w:ind w:left="110" w:right="-17"/>
        <w:jc w:val="left"/>
        <w:rPr>
          <w:rFonts w:ascii="Cambria" w:hAnsi="Cambria" w:cs="Cambria" w:eastAsia="Cambria"/>
          <w:sz w:val="22"/>
          <w:szCs w:val="22"/>
        </w:rPr>
      </w:pPr>
      <w:rPr/>
      <w:r>
        <w:rPr/>
        <w:pict>
          <v:group style="position:absolute;margin-left:0pt;margin-top:.000015pt;width:595.275pt;height:170.079pt;mso-position-horizontal-relative:page;mso-position-vertical-relative:page;z-index:-72" coordorigin="0,0" coordsize="11906,3402">
            <v:group style="position:absolute;left:10;top:10;width:11886;height:3382" coordorigin="10,10" coordsize="11886,3382">
              <v:shape style="position:absolute;left:10;top:10;width:11886;height:3382" coordorigin="10,10" coordsize="11886,3382" path="m10,3392l11896,3392,11896,10,10,10,10,3392e" filled="t" fillcolor="#006381" stroked="f">
                <v:path arrowok="t"/>
                <v:fill/>
              </v:shape>
              <v:shape style="position:absolute;left:8454;top:0;width:2601;height:2576" type="#_x0000_t75">
                <v:imagedata r:id="rId5" o:title=""/>
              </v:shape>
            </v:group>
            <w10:wrap type="none"/>
          </v:group>
        </w:pic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Janua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wu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deutschlan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5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5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ei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5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Studi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zu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x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ualisier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Dia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oni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5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öf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entlich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9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sogenann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2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„</w:t>
      </w:r>
      <w:r>
        <w:rPr>
          <w:rFonts w:ascii="Cambria" w:hAnsi="Cambria" w:cs="Cambria" w:eastAsia="Cambria"/>
          <w:sz w:val="22"/>
          <w:szCs w:val="22"/>
          <w:color w:val="231F20"/>
          <w:spacing w:val="-4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uM</w:t>
      </w:r>
      <w:r>
        <w:rPr>
          <w:rFonts w:ascii="Cambria" w:hAnsi="Cambria" w:cs="Cambria" w:eastAsia="Cambria"/>
          <w:sz w:val="22"/>
          <w:szCs w:val="22"/>
          <w:color w:val="231F20"/>
          <w:spacing w:val="-2"/>
          <w:w w:val="94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Studie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“</w:t>
      </w:r>
      <w:r>
        <w:rPr>
          <w:rFonts w:ascii="Cambria" w:hAnsi="Cambria" w:cs="Cambria" w:eastAsia="Cambria"/>
          <w:sz w:val="22"/>
          <w:szCs w:val="22"/>
          <w:color w:val="231F20"/>
          <w:spacing w:val="2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rüt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elt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unse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angelisch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ih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Grund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auf,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endlic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h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Stimme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Mensche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zu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Gehö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ing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5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x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ualisier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bet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sind.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9" w:lineRule="auto"/>
        <w:ind w:left="110" w:right="-59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„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h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unse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Dia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oni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5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Um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5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ang</w:t>
      </w:r>
      <w:r>
        <w:rPr>
          <w:rFonts w:ascii="Cambria" w:hAnsi="Cambria" w:cs="Cambria" w:eastAsia="Cambria"/>
          <w:sz w:val="22"/>
          <w:szCs w:val="22"/>
          <w:color w:val="231F20"/>
          <w:spacing w:val="5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Übe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grif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x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ualisier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sagt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“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be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5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enn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badisch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Landesbischöfi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Hei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Sprin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har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„Nu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geh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meh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darum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ormel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haf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Entschuldigunge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sp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eche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über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asch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Erschüt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erun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usdruc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bringen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as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79" w:lineRule="auto"/>
        <w:ind w:left="110" w:right="209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Studi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bring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7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Bet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5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und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Oh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hat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4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scho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sei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Jah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sehe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hö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Jetz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habe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der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79" w:lineRule="auto"/>
        <w:ind w:left="110" w:right="97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Studi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gründlich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dif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enzier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4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orschung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hilf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besse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ehen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daz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nötig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7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genauer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hinzusehe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enntnisse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noch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entschiedene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nächs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7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Schrit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den,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Blic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beitun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dessen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für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unse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Landeski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spezifisc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h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“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79" w:lineRule="auto"/>
        <w:ind w:left="110" w:right="91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angelisch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mus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wi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onsequen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Studi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ziehen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Manche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av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seit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einige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Jah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-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–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P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ä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entio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du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79" w:lineRule="auto"/>
        <w:ind w:left="110" w:right="286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4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or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bildun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18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Mita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enden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2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landeski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chlich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Meldes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elle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2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Schutz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onzep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e.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Viele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noc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h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tun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gen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ann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sonder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umgehend.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9" w:lineRule="auto"/>
        <w:ind w:left="110" w:right="-55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„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spezifische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angelische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Cha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ak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isti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a,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x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ualisier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unse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ermö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licht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begünstig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2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haben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gehör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egsehen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ellung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8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‚s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et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as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‘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be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nicht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gibt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“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-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ell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Landesbischöfi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es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„Diese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egse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29" w:after="0" w:line="279" w:lineRule="auto"/>
        <w:ind w:right="58"/>
        <w:jc w:val="left"/>
        <w:rPr>
          <w:rFonts w:ascii="Cambria" w:hAnsi="Cambria" w:cs="Cambria" w:eastAsia="Cambria"/>
          <w:sz w:val="22"/>
          <w:szCs w:val="22"/>
        </w:rPr>
      </w:pPr>
      <w:rPr/>
      <w:r>
        <w:rPr/>
        <w:br w:type="column"/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jetz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meh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geben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gut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4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da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dies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4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ehle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unft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nich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meh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geschehen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beitun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genhei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P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ä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entio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sin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bleibend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aben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alle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Ebene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7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unse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“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9" w:lineRule="auto"/>
        <w:ind w:right="64"/>
        <w:jc w:val="left"/>
        <w:rPr>
          <w:rFonts w:ascii="Cambria" w:hAnsi="Cambria" w:cs="Cambria" w:eastAsia="Cambria"/>
          <w:sz w:val="22"/>
          <w:szCs w:val="22"/>
        </w:rPr>
      </w:pPr>
      <w:rPr/>
      <w:r>
        <w:rPr/>
        <w:pict>
          <v:group style="position:absolute;margin-left:303.307007pt;margin-top:148.589157pt;width:249.118pt;height:301.89pt;mso-position-horizontal-relative:page;mso-position-vertical-relative:paragraph;z-index:-71" coordorigin="6066,2972" coordsize="4982,6038">
            <v:shape style="position:absolute;left:6066;top:2972;width:4982;height:6038" coordorigin="6066,2972" coordsize="4982,6038" path="m6066,9010l11049,9010,11049,2972,6066,2972,6066,9010e" filled="t" fillcolor="#006381" stroked="f">
              <v:path arrowok="t"/>
              <v:fill/>
            </v:shape>
          </v:group>
          <w10:wrap type="none"/>
        </w:pic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wichtige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Baus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P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ä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entio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in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egelmä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ß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ige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9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Schulunge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2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haupt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eh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enamtlich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Mita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end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2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Them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sensibilisie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en.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u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ß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14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müsse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alle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Gemeinde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Einrich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tunge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7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Schutz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k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onzep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9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bei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16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w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den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struktu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ell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2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ahmenbedingunge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33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schaf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94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und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5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5"/>
        </w:rPr>
        <w:t>egeln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5"/>
        </w:rPr>
        <w:t>,</w:t>
      </w:r>
      <w:r>
        <w:rPr>
          <w:rFonts w:ascii="Cambria" w:hAnsi="Cambria" w:cs="Cambria" w:eastAsia="Cambria"/>
          <w:sz w:val="22"/>
          <w:szCs w:val="22"/>
          <w:color w:val="231F20"/>
          <w:spacing w:val="9"/>
          <w:w w:val="95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3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all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eine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10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g</w:t>
      </w:r>
      <w:r>
        <w:rPr>
          <w:rFonts w:ascii="Cambria" w:hAnsi="Cambria" w:cs="Cambria" w:eastAsia="Cambria"/>
          <w:sz w:val="22"/>
          <w:szCs w:val="22"/>
          <w:color w:val="231F20"/>
          <w:spacing w:val="1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enz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94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letzende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2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-1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231F20"/>
          <w:spacing w:val="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hal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2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231F20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v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94"/>
        </w:rPr>
        <w:t>orzugehe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94"/>
        </w:rPr>
        <w:t>n</w:t>
      </w:r>
      <w:r>
        <w:rPr>
          <w:rFonts w:ascii="Cambria" w:hAnsi="Cambria" w:cs="Cambria" w:eastAsia="Cambria"/>
          <w:sz w:val="22"/>
          <w:szCs w:val="22"/>
          <w:color w:val="231F20"/>
          <w:spacing w:val="11"/>
          <w:w w:val="94"/>
        </w:rPr>
        <w:t> </w:t>
      </w:r>
      <w:r>
        <w:rPr>
          <w:rFonts w:ascii="Cambria" w:hAnsi="Cambria" w:cs="Cambria" w:eastAsia="Cambria"/>
          <w:sz w:val="22"/>
          <w:szCs w:val="22"/>
          <w:color w:val="231F20"/>
          <w:spacing w:val="4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231F20"/>
          <w:spacing w:val="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Informatio</w:t>
      </w:r>
      <w:r>
        <w:rPr>
          <w:rFonts w:ascii="Cambria" w:hAnsi="Cambria" w:cs="Cambria" w:eastAsia="Cambria"/>
          <w:sz w:val="21"/>
          <w:szCs w:val="21"/>
          <w:color w:val="FFFFFF"/>
          <w:spacing w:val="-3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zu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F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oruM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-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Studie: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54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hyperlink r:id="rId6"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ww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18"/>
            <w:w w:val="100"/>
          </w:rPr>
          <w:t>w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.ekiba.de/themen/hil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5"/>
            <w:w w:val="100"/>
          </w:rPr>
          <w:t>f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e-bei-s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100"/>
          </w:rPr>
          <w:t>e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5"/>
            <w:w w:val="100"/>
          </w:rPr>
          <w:t>x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ualisier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100"/>
          </w:rPr>
          <w:t>t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er-ge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6"/>
            <w:w w:val="100"/>
          </w:rPr>
          <w:t>w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alt</w:t>
        </w:r>
        <w:r>
          <w:rPr>
            <w:rFonts w:ascii="Cambria" w:hAnsi="Cambria" w:cs="Cambria" w:eastAsia="Cambria"/>
            <w:sz w:val="21"/>
            <w:szCs w:val="21"/>
            <w:color w:val="000000"/>
            <w:spacing w:val="0"/>
            <w:w w:val="100"/>
          </w:rPr>
        </w:r>
      </w:hyperlink>
    </w:p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92" w:lineRule="auto"/>
        <w:ind w:left="107" w:right="165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Si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habe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selbs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1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x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ualisier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6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G</w:t>
      </w:r>
      <w:r>
        <w:rPr>
          <w:rFonts w:ascii="Cambria" w:hAnsi="Cambria" w:cs="Cambria" w:eastAsia="Cambria"/>
          <w:sz w:val="21"/>
          <w:szCs w:val="21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w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Rahmen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v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Ki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ch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Dia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k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oni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3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leb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1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möch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dies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melden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?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Da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18"/>
          <w:w w:val="98"/>
          <w:b/>
          <w:bCs/>
        </w:rPr>
        <w:t>V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ert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98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auens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98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elefo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98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13"/>
          <w:w w:val="98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Landeski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che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is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k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os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enlo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13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ano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ym.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0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19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onzei</w:t>
      </w:r>
      <w:r>
        <w:rPr>
          <w:rFonts w:ascii="Cambria" w:hAnsi="Cambria" w:cs="Cambria" w:eastAsia="Cambria"/>
          <w:sz w:val="21"/>
          <w:szCs w:val="21"/>
          <w:color w:val="FFFFFF"/>
          <w:spacing w:val="-4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:</w:t>
      </w:r>
      <w:r>
        <w:rPr>
          <w:rFonts w:ascii="Cambria" w:hAnsi="Cambria" w:cs="Cambria" w:eastAsia="Cambria"/>
          <w:sz w:val="21"/>
          <w:szCs w:val="21"/>
          <w:color w:val="FFFFFF"/>
          <w:spacing w:val="-1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Mitt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oc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h</w:t>
      </w:r>
      <w:r>
        <w:rPr>
          <w:rFonts w:ascii="Cambria" w:hAnsi="Cambria" w:cs="Cambria" w:eastAsia="Cambria"/>
          <w:sz w:val="21"/>
          <w:szCs w:val="21"/>
          <w:color w:val="FFFFFF"/>
          <w:spacing w:val="-1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3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Uh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Donnerstag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54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7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8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Uhr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54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19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080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589162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9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 </w:t>
      </w:r>
      <w:hyperlink r:id="rId7"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wieb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6"/>
            <w:w w:val="100"/>
          </w:rPr>
          <w:t>k</w:t>
        </w:r>
      </w:hyperlink>
      <w:hyperlink r:id="rId8"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e.mueller@ekiba.de</w:t>
        </w:r>
        <w:r>
          <w:rPr>
            <w:rFonts w:ascii="Cambria" w:hAnsi="Cambria" w:cs="Cambria" w:eastAsia="Cambria"/>
            <w:sz w:val="21"/>
            <w:szCs w:val="21"/>
            <w:color w:val="000000"/>
            <w:spacing w:val="0"/>
            <w:w w:val="100"/>
          </w:rPr>
        </w:r>
      </w:hyperlink>
    </w:p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92" w:lineRule="auto"/>
        <w:ind w:left="107" w:right="84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Zent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Anlaufs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98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ell</w:t>
      </w:r>
      <w:r>
        <w:rPr>
          <w:rFonts w:ascii="Cambria" w:hAnsi="Cambria" w:cs="Cambria" w:eastAsia="Cambria"/>
          <w:sz w:val="21"/>
          <w:szCs w:val="21"/>
          <w:color w:val="FFFFFF"/>
          <w:spacing w:val="-4"/>
          <w:w w:val="98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98"/>
          <w:b/>
          <w:bCs/>
        </w:rPr>
        <w:t>.hel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98"/>
          <w:b/>
          <w:bCs/>
        </w:rPr>
        <w:t>p</w:t>
      </w:r>
      <w:r>
        <w:rPr>
          <w:rFonts w:ascii="Cambria" w:hAnsi="Cambria" w:cs="Cambria" w:eastAsia="Cambria"/>
          <w:sz w:val="21"/>
          <w:szCs w:val="21"/>
          <w:color w:val="FFFFFF"/>
          <w:spacing w:val="13"/>
          <w:w w:val="98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fü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Bet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offen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4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v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x</w:t>
      </w:r>
      <w:r>
        <w:rPr>
          <w:rFonts w:ascii="Cambria" w:hAnsi="Cambria" w:cs="Cambria" w:eastAsia="Cambria"/>
          <w:sz w:val="21"/>
          <w:szCs w:val="21"/>
          <w:color w:val="FFFFFF"/>
          <w:spacing w:val="-1"/>
          <w:w w:val="100"/>
          <w:b/>
          <w:bCs/>
        </w:rPr>
        <w:t>u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-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alisier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13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G</w:t>
      </w:r>
      <w:r>
        <w:rPr>
          <w:rFonts w:ascii="Cambria" w:hAnsi="Cambria" w:cs="Cambria" w:eastAsia="Cambria"/>
          <w:sz w:val="21"/>
          <w:szCs w:val="21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w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  <w:b/>
          <w:bCs/>
        </w:rPr>
        <w:t>v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angelische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Ki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ch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Dia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k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oni</w:t>
      </w:r>
      <w:r>
        <w:rPr>
          <w:rFonts w:ascii="Cambria" w:hAnsi="Cambria" w:cs="Cambria" w:eastAsia="Cambria"/>
          <w:sz w:val="21"/>
          <w:szCs w:val="21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.</w:t>
      </w:r>
      <w:r>
        <w:rPr>
          <w:rFonts w:ascii="Cambria" w:hAnsi="Cambria" w:cs="Cambria" w:eastAsia="Cambria"/>
          <w:sz w:val="21"/>
          <w:szCs w:val="21"/>
          <w:color w:val="FFFFFF"/>
          <w:spacing w:val="-13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  <w:b/>
          <w:bCs/>
        </w:rPr>
        <w:t>K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os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enlo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14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21"/>
          <w:szCs w:val="21"/>
          <w:color w:val="FFFFFF"/>
          <w:spacing w:val="-8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ano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  <w:b/>
          <w:bCs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  <w:b/>
          <w:bCs/>
        </w:rPr>
        <w:t>ym.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0" w:after="0" w:line="292" w:lineRule="auto"/>
        <w:ind w:left="107" w:right="314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19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onisch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FFFFFF"/>
          <w:spacing w:val="-1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Be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atung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:</w:t>
      </w:r>
      <w:r>
        <w:rPr>
          <w:rFonts w:ascii="Cambria" w:hAnsi="Cambria" w:cs="Cambria" w:eastAsia="Cambria"/>
          <w:sz w:val="21"/>
          <w:szCs w:val="21"/>
          <w:color w:val="FFFFFF"/>
          <w:spacing w:val="-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Monta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16:3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17:3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Uh</w:t>
      </w:r>
      <w:r>
        <w:rPr>
          <w:rFonts w:ascii="Cambria" w:hAnsi="Cambria" w:cs="Cambria" w:eastAsia="Cambria"/>
          <w:sz w:val="21"/>
          <w:szCs w:val="21"/>
          <w:color w:val="FFFFFF"/>
          <w:spacing w:val="-2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,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Diensta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Donnersta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21"/>
          <w:szCs w:val="21"/>
          <w:color w:val="FFFFFF"/>
          <w:spacing w:val="-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FFFFFF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21"/>
          <w:szCs w:val="21"/>
          <w:color w:val="FFFFFF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Uhr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0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FFFFFF"/>
          <w:spacing w:val="-19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o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n</w:t>
      </w:r>
      <w:r>
        <w:rPr>
          <w:rFonts w:ascii="Cambria" w:hAnsi="Cambria" w:cs="Cambria" w:eastAsia="Cambria"/>
          <w:sz w:val="21"/>
          <w:szCs w:val="21"/>
          <w:color w:val="FFFFFF"/>
          <w:spacing w:val="-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080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21"/>
          <w:szCs w:val="21"/>
          <w:color w:val="FFFFFF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-2"/>
          <w:w w:val="100"/>
        </w:rPr>
        <w:t>504011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21"/>
          <w:szCs w:val="21"/>
          <w:color w:val="FFFFFF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21"/>
          <w:szCs w:val="21"/>
          <w:color w:val="FFFFFF"/>
          <w:spacing w:val="-5"/>
          <w:w w:val="100"/>
        </w:rPr>
        <w:t> </w:t>
      </w:r>
      <w:hyperlink r:id="rId9"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98"/>
          </w:rPr>
          <w:t>zent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6"/>
            <w:w w:val="98"/>
          </w:rPr>
          <w:t>r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98"/>
          </w:rPr>
          <w:t>ale@anlau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98"/>
          </w:rPr>
          <w:t>f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98"/>
          </w:rPr>
          <w:t>s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98"/>
          </w:rPr>
          <w:t>t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98"/>
          </w:rPr>
          <w:t>elle.hel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0"/>
            <w:w w:val="98"/>
          </w:rPr>
          <w:t>p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19"/>
            <w:w w:val="98"/>
          </w:rPr>
          <w:t> </w:t>
        </w:r>
      </w:hyperlink>
      <w:r>
        <w:rPr>
          <w:rFonts w:ascii="Cambria" w:hAnsi="Cambria" w:cs="Cambria" w:eastAsia="Cambria"/>
          <w:sz w:val="21"/>
          <w:szCs w:val="21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54" w:after="0" w:line="240" w:lineRule="auto"/>
        <w:ind w:left="107" w:right="-20"/>
        <w:jc w:val="left"/>
        <w:rPr>
          <w:rFonts w:ascii="Cambria" w:hAnsi="Cambria" w:cs="Cambria" w:eastAsia="Cambria"/>
          <w:sz w:val="21"/>
          <w:szCs w:val="21"/>
        </w:rPr>
      </w:pPr>
      <w:rPr/>
      <w:hyperlink r:id="rId10"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ww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18"/>
            <w:w w:val="100"/>
          </w:rPr>
          <w:t>w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.anlau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100"/>
          </w:rPr>
          <w:t>f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s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4"/>
            <w:w w:val="100"/>
          </w:rPr>
          <w:t>t</w:t>
        </w:r>
        <w:r>
          <w:rPr>
            <w:rFonts w:ascii="Cambria" w:hAnsi="Cambria" w:cs="Cambria" w:eastAsia="Cambria"/>
            <w:sz w:val="21"/>
            <w:szCs w:val="21"/>
            <w:color w:val="FFFFFF"/>
            <w:spacing w:val="-2"/>
            <w:w w:val="100"/>
          </w:rPr>
          <w:t>elle.help</w:t>
        </w:r>
        <w:r>
          <w:rPr>
            <w:rFonts w:ascii="Cambria" w:hAnsi="Cambria" w:cs="Cambria" w:eastAsia="Cambria"/>
            <w:sz w:val="21"/>
            <w:szCs w:val="21"/>
            <w:color w:val="000000"/>
            <w:spacing w:val="0"/>
            <w:w w:val="100"/>
          </w:rPr>
        </w:r>
      </w:hyperlink>
    </w:p>
    <w:sectPr>
      <w:type w:val="continuous"/>
      <w:pgSz w:w="11920" w:h="16840"/>
      <w:pgMar w:top="1540" w:bottom="280" w:left="740" w:right="860"/>
      <w:cols w:num="2" w:equalWidth="0">
        <w:col w:w="5053" w:space="280"/>
        <w:col w:w="498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hyperlink" Target="http://www.ekiba.de/themen/hilfe-bei-sexualisierter-gewalt" TargetMode="External"/><Relationship Id="rId7" Type="http://schemas.openxmlformats.org/officeDocument/2006/relationships/hyperlink" Target="mailto:wiebke.mueller@ekiba.de" TargetMode="External"/><Relationship Id="rId8" Type="http://schemas.openxmlformats.org/officeDocument/2006/relationships/hyperlink" Target="mailto:e.mueller@ekiba.de" TargetMode="External"/><Relationship Id="rId9" Type="http://schemas.openxmlformats.org/officeDocument/2006/relationships/hyperlink" Target="mailto:zentrale@anlaufstelle.help" TargetMode="External"/><Relationship Id="rId10" Type="http://schemas.openxmlformats.org/officeDocument/2006/relationships/hyperlink" Target="http://www.anlaufstelle.help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2024-02-15T07:48:25Z</dcterms:created>
  <dcterms:modified xsi:type="dcterms:W3CDTF">2024-02-15T07:48:25Z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LastSaved">
    <vt:filetime>2024-02-15T00:00:00Z</vt:filetime>
  </property>
</Properties>
</file>